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3E9" w:rsidRPr="00712174" w:rsidRDefault="005C43E9" w:rsidP="00E450D0">
      <w:pPr>
        <w:rPr>
          <w:lang w:val="uk-UA"/>
        </w:rPr>
      </w:pPr>
    </w:p>
    <w:p w:rsidR="005C43E9" w:rsidRPr="00712174" w:rsidRDefault="005C43E9" w:rsidP="00E450D0">
      <w:pPr>
        <w:framePr w:hSpace="141" w:wrap="around" w:vAnchor="text" w:hAnchor="page" w:x="5841" w:y="1"/>
        <w:rPr>
          <w:noProof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5C43E9" w:rsidRPr="00712174" w:rsidRDefault="005C43E9" w:rsidP="00E450D0">
      <w:pPr>
        <w:pStyle w:val="Heading1"/>
        <w:rPr>
          <w:b/>
        </w:rPr>
      </w:pPr>
    </w:p>
    <w:p w:rsidR="005C43E9" w:rsidRPr="00712174" w:rsidRDefault="005C43E9" w:rsidP="00E450D0">
      <w:pPr>
        <w:pStyle w:val="Heading1"/>
        <w:jc w:val="left"/>
        <w:rPr>
          <w:b/>
        </w:rPr>
      </w:pPr>
    </w:p>
    <w:p w:rsidR="005C43E9" w:rsidRPr="00712174" w:rsidRDefault="005C43E9" w:rsidP="00E450D0">
      <w:pPr>
        <w:pStyle w:val="Heading1"/>
        <w:jc w:val="left"/>
        <w:rPr>
          <w:b/>
        </w:rPr>
      </w:pPr>
    </w:p>
    <w:p w:rsidR="005C43E9" w:rsidRPr="00712174" w:rsidRDefault="005C43E9" w:rsidP="00E450D0">
      <w:pPr>
        <w:pStyle w:val="Heading1"/>
        <w:jc w:val="left"/>
        <w:rPr>
          <w:b/>
        </w:rPr>
      </w:pPr>
    </w:p>
    <w:p w:rsidR="005C43E9" w:rsidRPr="00712174" w:rsidRDefault="005C43E9" w:rsidP="00E450D0">
      <w:pPr>
        <w:pStyle w:val="Heading1"/>
        <w:jc w:val="left"/>
        <w:rPr>
          <w:b/>
        </w:rPr>
      </w:pPr>
      <w:r w:rsidRPr="00712174">
        <w:rPr>
          <w:b/>
        </w:rPr>
        <w:t xml:space="preserve">                                                        УКРАЇНА</w:t>
      </w:r>
    </w:p>
    <w:p w:rsidR="005C43E9" w:rsidRPr="00712174" w:rsidRDefault="005C43E9" w:rsidP="00E450D0">
      <w:pPr>
        <w:rPr>
          <w:lang w:val="uk-UA"/>
        </w:rPr>
      </w:pPr>
    </w:p>
    <w:p w:rsidR="005C43E9" w:rsidRPr="00712174" w:rsidRDefault="005C43E9" w:rsidP="00E450D0">
      <w:pPr>
        <w:jc w:val="center"/>
        <w:rPr>
          <w:b/>
          <w:sz w:val="28"/>
          <w:lang w:val="uk-UA"/>
        </w:rPr>
      </w:pPr>
      <w:r w:rsidRPr="00712174">
        <w:rPr>
          <w:b/>
          <w:sz w:val="28"/>
          <w:lang w:val="uk-UA"/>
        </w:rPr>
        <w:t>ОДЕСЬКА ОБЛАСТЬ</w:t>
      </w:r>
    </w:p>
    <w:p w:rsidR="005C43E9" w:rsidRPr="00712174" w:rsidRDefault="005C43E9" w:rsidP="00E450D0">
      <w:pPr>
        <w:jc w:val="center"/>
        <w:rPr>
          <w:b/>
          <w:sz w:val="28"/>
          <w:lang w:val="uk-UA"/>
        </w:rPr>
      </w:pPr>
      <w:r w:rsidRPr="00712174">
        <w:rPr>
          <w:b/>
          <w:sz w:val="28"/>
          <w:lang w:val="uk-UA"/>
        </w:rPr>
        <w:t>АРЦИЗЬКИЙ   РАЙОН</w:t>
      </w:r>
    </w:p>
    <w:p w:rsidR="005C43E9" w:rsidRPr="00712174" w:rsidRDefault="005C43E9" w:rsidP="00E450D0">
      <w:pPr>
        <w:pStyle w:val="Heading1"/>
        <w:rPr>
          <w:b/>
        </w:rPr>
      </w:pPr>
      <w:r w:rsidRPr="00712174">
        <w:rPr>
          <w:b/>
        </w:rPr>
        <w:t>АРЦИЗЬКА  МІСЬКА  РАДА</w:t>
      </w:r>
    </w:p>
    <w:p w:rsidR="005C43E9" w:rsidRPr="00712174" w:rsidRDefault="005C43E9" w:rsidP="00E450D0">
      <w:pPr>
        <w:jc w:val="center"/>
        <w:rPr>
          <w:b/>
          <w:sz w:val="28"/>
          <w:lang w:val="uk-UA"/>
        </w:rPr>
      </w:pPr>
    </w:p>
    <w:p w:rsidR="005C43E9" w:rsidRPr="00712174" w:rsidRDefault="005C43E9" w:rsidP="00E450D0">
      <w:pPr>
        <w:jc w:val="center"/>
        <w:rPr>
          <w:b/>
          <w:sz w:val="28"/>
          <w:lang w:val="uk-UA"/>
        </w:rPr>
      </w:pPr>
      <w:r w:rsidRPr="00712174">
        <w:rPr>
          <w:b/>
          <w:sz w:val="28"/>
          <w:lang w:val="uk-UA"/>
        </w:rPr>
        <w:t>РОЗПОРЯДЖЕННЯ</w:t>
      </w:r>
    </w:p>
    <w:p w:rsidR="005C43E9" w:rsidRPr="00712174" w:rsidRDefault="005C43E9" w:rsidP="00E450D0">
      <w:pPr>
        <w:jc w:val="center"/>
        <w:rPr>
          <w:sz w:val="24"/>
          <w:szCs w:val="24"/>
          <w:lang w:val="uk-UA"/>
        </w:rPr>
      </w:pPr>
    </w:p>
    <w:p w:rsidR="005C43E9" w:rsidRPr="00712174" w:rsidRDefault="005C43E9" w:rsidP="00E450D0">
      <w:pPr>
        <w:jc w:val="center"/>
        <w:rPr>
          <w:sz w:val="24"/>
          <w:szCs w:val="24"/>
          <w:lang w:val="uk-UA"/>
        </w:rPr>
      </w:pPr>
      <w:r w:rsidRPr="00712174">
        <w:rPr>
          <w:sz w:val="24"/>
          <w:szCs w:val="24"/>
          <w:lang w:val="uk-UA"/>
        </w:rPr>
        <w:t>м.Арциз</w:t>
      </w:r>
    </w:p>
    <w:p w:rsidR="005C43E9" w:rsidRPr="00712174" w:rsidRDefault="005C43E9" w:rsidP="00E450D0">
      <w:pPr>
        <w:jc w:val="center"/>
        <w:rPr>
          <w:b/>
          <w:sz w:val="28"/>
          <w:lang w:val="uk-UA"/>
        </w:rPr>
      </w:pPr>
    </w:p>
    <w:p w:rsidR="005C43E9" w:rsidRPr="00712174" w:rsidRDefault="005C43E9" w:rsidP="00E450D0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07 </w:t>
      </w:r>
      <w:r w:rsidRPr="00712174">
        <w:rPr>
          <w:sz w:val="28"/>
          <w:lang w:val="uk-UA"/>
        </w:rPr>
        <w:t>червня  2021 року</w:t>
      </w:r>
      <w:r w:rsidRPr="00712174">
        <w:rPr>
          <w:sz w:val="28"/>
          <w:lang w:val="uk-UA"/>
        </w:rPr>
        <w:tab/>
      </w:r>
      <w:r w:rsidRPr="00712174">
        <w:rPr>
          <w:sz w:val="28"/>
          <w:lang w:val="uk-UA"/>
        </w:rPr>
        <w:tab/>
      </w:r>
      <w:r w:rsidRPr="00712174">
        <w:rPr>
          <w:sz w:val="28"/>
          <w:lang w:val="uk-UA"/>
        </w:rPr>
        <w:tab/>
      </w:r>
      <w:r w:rsidRPr="00712174">
        <w:rPr>
          <w:sz w:val="28"/>
          <w:lang w:val="uk-UA"/>
        </w:rPr>
        <w:tab/>
      </w:r>
      <w:r w:rsidRPr="00712174">
        <w:rPr>
          <w:sz w:val="28"/>
          <w:lang w:val="uk-UA"/>
        </w:rPr>
        <w:tab/>
        <w:t xml:space="preserve">№154-к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C43E9" w:rsidRDefault="005C43E9" w:rsidP="00E450D0">
      <w:pPr>
        <w:jc w:val="center"/>
        <w:rPr>
          <w:b/>
          <w:sz w:val="28"/>
          <w:lang w:val="uk-UA"/>
        </w:rPr>
      </w:pPr>
    </w:p>
    <w:p w:rsidR="005C43E9" w:rsidRPr="00712174" w:rsidRDefault="005C43E9" w:rsidP="00E450D0">
      <w:pPr>
        <w:jc w:val="center"/>
        <w:rPr>
          <w:b/>
          <w:sz w:val="28"/>
          <w:lang w:val="uk-UA"/>
        </w:rPr>
      </w:pPr>
      <w:r w:rsidRPr="00712174">
        <w:rPr>
          <w:b/>
          <w:sz w:val="28"/>
          <w:lang w:val="uk-UA"/>
        </w:rPr>
        <w:t xml:space="preserve">Про відпустку без збереження заробітної плати  </w:t>
      </w:r>
    </w:p>
    <w:p w:rsidR="005C43E9" w:rsidRPr="00712174" w:rsidRDefault="005C43E9" w:rsidP="00E450D0">
      <w:pPr>
        <w:jc w:val="center"/>
        <w:rPr>
          <w:b/>
          <w:sz w:val="28"/>
          <w:lang w:val="uk-UA"/>
        </w:rPr>
      </w:pPr>
      <w:r w:rsidRPr="00712174">
        <w:rPr>
          <w:b/>
          <w:sz w:val="28"/>
          <w:lang w:val="uk-UA"/>
        </w:rPr>
        <w:t>КарайванТетяні Миколаївні</w:t>
      </w:r>
    </w:p>
    <w:p w:rsidR="005C43E9" w:rsidRPr="00712174" w:rsidRDefault="005C43E9" w:rsidP="00E450D0">
      <w:pPr>
        <w:jc w:val="center"/>
        <w:rPr>
          <w:sz w:val="28"/>
          <w:lang w:val="uk-UA"/>
        </w:rPr>
      </w:pPr>
    </w:p>
    <w:p w:rsidR="005C43E9" w:rsidRPr="00712174" w:rsidRDefault="005C43E9" w:rsidP="00A26EED">
      <w:pPr>
        <w:spacing w:line="360" w:lineRule="auto"/>
        <w:jc w:val="both"/>
        <w:rPr>
          <w:sz w:val="28"/>
          <w:lang w:val="uk-UA"/>
        </w:rPr>
      </w:pPr>
      <w:r w:rsidRPr="00712174">
        <w:rPr>
          <w:sz w:val="28"/>
          <w:lang w:val="uk-UA"/>
        </w:rPr>
        <w:tab/>
        <w:t>На підставі</w:t>
      </w:r>
      <w:r w:rsidRPr="00712174">
        <w:rPr>
          <w:sz w:val="28"/>
          <w:szCs w:val="28"/>
          <w:lang w:val="uk-UA"/>
        </w:rPr>
        <w:t>пункт</w:t>
      </w:r>
      <w:r>
        <w:rPr>
          <w:sz w:val="28"/>
          <w:szCs w:val="28"/>
          <w:lang w:val="uk-UA"/>
        </w:rPr>
        <w:t>ів 7,</w:t>
      </w:r>
      <w:r w:rsidRPr="00712174">
        <w:rPr>
          <w:sz w:val="28"/>
          <w:szCs w:val="28"/>
          <w:lang w:val="uk-UA"/>
        </w:rPr>
        <w:t xml:space="preserve"> 20 частини 4 статті  42 </w:t>
      </w:r>
      <w:r w:rsidRPr="00712174">
        <w:rPr>
          <w:sz w:val="28"/>
          <w:lang w:val="uk-UA"/>
        </w:rPr>
        <w:t>Закону України "Про мiсцев</w:t>
      </w:r>
      <w:r>
        <w:rPr>
          <w:sz w:val="28"/>
          <w:lang w:val="uk-UA"/>
        </w:rPr>
        <w:t>е</w:t>
      </w:r>
      <w:r w:rsidRPr="00712174">
        <w:rPr>
          <w:sz w:val="28"/>
          <w:lang w:val="uk-UA"/>
        </w:rPr>
        <w:t xml:space="preserve"> самоврядування</w:t>
      </w:r>
      <w:r>
        <w:rPr>
          <w:sz w:val="28"/>
          <w:lang w:val="uk-UA"/>
        </w:rPr>
        <w:t xml:space="preserve"> в Україні</w:t>
      </w:r>
      <w:r w:rsidRPr="00712174">
        <w:rPr>
          <w:sz w:val="28"/>
          <w:lang w:val="uk-UA"/>
        </w:rPr>
        <w:t xml:space="preserve">",  статей 4, 26 Закону України "Про вiдпустки", розглянувши заяву </w:t>
      </w:r>
      <w:r>
        <w:rPr>
          <w:sz w:val="28"/>
          <w:lang w:val="uk-UA"/>
        </w:rPr>
        <w:t>Карайван Т.М.</w:t>
      </w:r>
      <w:r w:rsidRPr="00712174">
        <w:rPr>
          <w:sz w:val="28"/>
          <w:lang w:val="uk-UA"/>
        </w:rPr>
        <w:t>:</w:t>
      </w:r>
    </w:p>
    <w:p w:rsidR="005C43E9" w:rsidRDefault="005C43E9" w:rsidP="00712174">
      <w:pPr>
        <w:pStyle w:val="BodyText"/>
        <w:ind w:firstLine="708"/>
      </w:pPr>
      <w:r w:rsidRPr="00712174">
        <w:t xml:space="preserve">1. Надати головному  спеціалісту відділу  організаційної та кадрової роботи міської  ради  Карайван Тетяні Миколаївні вiдпустку без збереження заробітної плати тривалістю </w:t>
      </w:r>
      <w:r w:rsidRPr="001F3B69">
        <w:rPr>
          <w:highlight w:val="black"/>
        </w:rPr>
        <w:t>3  календарні дні  з  08 червня   2021 року по 10 червня  2021 року включно, за сімейними обставинами.</w:t>
      </w:r>
    </w:p>
    <w:p w:rsidR="005C43E9" w:rsidRDefault="005C43E9" w:rsidP="00712174">
      <w:pPr>
        <w:pStyle w:val="BodyText"/>
        <w:ind w:firstLine="708"/>
      </w:pPr>
      <w:r w:rsidRPr="00712174">
        <w:t>2.Відділу бухгалтерського обліку, звітності та фінансово-господарського забезпечення</w:t>
      </w:r>
      <w:r>
        <w:t xml:space="preserve">міської ради </w:t>
      </w:r>
      <w:r w:rsidRPr="00712174">
        <w:t>зробити вiдповiднi розрахунки.</w:t>
      </w:r>
    </w:p>
    <w:p w:rsidR="005C43E9" w:rsidRDefault="005C43E9" w:rsidP="00712174">
      <w:pPr>
        <w:pStyle w:val="BodyText"/>
        <w:ind w:firstLine="708"/>
      </w:pPr>
      <w:r>
        <w:t>3.Контроль за виконанням даного розпорядження покласти на заступника міського голови Стоянову О.</w:t>
      </w:r>
    </w:p>
    <w:p w:rsidR="005C43E9" w:rsidRPr="00712174" w:rsidRDefault="005C43E9" w:rsidP="009B3316">
      <w:pPr>
        <w:pStyle w:val="BodyText"/>
        <w:ind w:firstLine="708"/>
      </w:pPr>
      <w:r>
        <w:t>Підстава: заява Карайван Т.М. від 07 червня 2021 року.</w:t>
      </w:r>
    </w:p>
    <w:p w:rsidR="005C43E9" w:rsidRPr="00712174" w:rsidRDefault="005C43E9" w:rsidP="00E450D0">
      <w:pPr>
        <w:pStyle w:val="Heading2"/>
        <w:rPr>
          <w:b w:val="0"/>
          <w:sz w:val="28"/>
          <w:szCs w:val="28"/>
          <w:lang w:val="uk-UA"/>
        </w:rPr>
      </w:pPr>
      <w:r w:rsidRPr="00712174">
        <w:rPr>
          <w:b w:val="0"/>
          <w:sz w:val="28"/>
          <w:szCs w:val="28"/>
          <w:lang w:val="uk-UA"/>
        </w:rPr>
        <w:t>Арцизький  міський  головаС.ПАРПУЛАНСЬКИЙ</w:t>
      </w:r>
    </w:p>
    <w:p w:rsidR="005C43E9" w:rsidRPr="00712174" w:rsidRDefault="005C43E9" w:rsidP="00E450D0">
      <w:pPr>
        <w:rPr>
          <w:lang w:val="uk-UA"/>
        </w:rPr>
      </w:pPr>
    </w:p>
    <w:p w:rsidR="005C43E9" w:rsidRPr="00712174" w:rsidRDefault="005C43E9" w:rsidP="00E450D0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З розпорядженням ознайомлена</w:t>
      </w:r>
      <w:r w:rsidRPr="00712174">
        <w:rPr>
          <w:sz w:val="28"/>
          <w:szCs w:val="28"/>
          <w:lang w:val="uk-UA"/>
        </w:rPr>
        <w:tab/>
        <w:t>___________        Т.Карайван</w:t>
      </w:r>
    </w:p>
    <w:sectPr w:rsidR="005C43E9" w:rsidRPr="00712174" w:rsidSect="002E1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0D0"/>
    <w:rsid w:val="001827E3"/>
    <w:rsid w:val="001F3B69"/>
    <w:rsid w:val="002E1D73"/>
    <w:rsid w:val="00375484"/>
    <w:rsid w:val="00383EF6"/>
    <w:rsid w:val="003E0932"/>
    <w:rsid w:val="00432FC5"/>
    <w:rsid w:val="004416A3"/>
    <w:rsid w:val="00521CB9"/>
    <w:rsid w:val="00524818"/>
    <w:rsid w:val="005B5CFF"/>
    <w:rsid w:val="005C43E9"/>
    <w:rsid w:val="0061394B"/>
    <w:rsid w:val="00712174"/>
    <w:rsid w:val="007C1FD8"/>
    <w:rsid w:val="00881A78"/>
    <w:rsid w:val="008940FA"/>
    <w:rsid w:val="0094337A"/>
    <w:rsid w:val="009A63D9"/>
    <w:rsid w:val="009B3316"/>
    <w:rsid w:val="009B6A96"/>
    <w:rsid w:val="009F265C"/>
    <w:rsid w:val="00A00A3F"/>
    <w:rsid w:val="00A26EED"/>
    <w:rsid w:val="00A31CA9"/>
    <w:rsid w:val="00A46624"/>
    <w:rsid w:val="00A47098"/>
    <w:rsid w:val="00B648F4"/>
    <w:rsid w:val="00D608CF"/>
    <w:rsid w:val="00DE48B0"/>
    <w:rsid w:val="00E34818"/>
    <w:rsid w:val="00E44381"/>
    <w:rsid w:val="00E450D0"/>
    <w:rsid w:val="00E83A3F"/>
    <w:rsid w:val="00EC2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0D0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450D0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link w:val="Heading2Char"/>
    <w:uiPriority w:val="99"/>
    <w:qFormat/>
    <w:rsid w:val="0094337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450D0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4337A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Title">
    <w:name w:val="Title"/>
    <w:basedOn w:val="Normal"/>
    <w:link w:val="TitleChar"/>
    <w:uiPriority w:val="99"/>
    <w:qFormat/>
    <w:rsid w:val="0094337A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94337A"/>
    <w:rPr>
      <w:rFonts w:ascii="Times New Roman" w:hAnsi="Times New Roman" w:cs="Times New Roman"/>
      <w:sz w:val="28"/>
      <w:szCs w:val="28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4337A"/>
    <w:pPr>
      <w:jc w:val="center"/>
    </w:pPr>
    <w:rPr>
      <w:sz w:val="32"/>
      <w:lang w:val="uk-U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4337A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94337A"/>
    <w:pPr>
      <w:widowControl w:val="0"/>
      <w:ind w:left="720"/>
      <w:contextualSpacing/>
    </w:pPr>
    <w:rPr>
      <w:rFonts w:ascii="Courier New" w:hAnsi="Courier New" w:cs="Courier New"/>
      <w:color w:val="000000"/>
      <w:sz w:val="24"/>
      <w:szCs w:val="24"/>
      <w:lang w:val="uk-UA" w:eastAsia="uk-UA"/>
    </w:rPr>
  </w:style>
  <w:style w:type="paragraph" w:styleId="BodyText">
    <w:name w:val="Body Text"/>
    <w:basedOn w:val="Normal"/>
    <w:link w:val="BodyTextChar"/>
    <w:uiPriority w:val="99"/>
    <w:rsid w:val="00E450D0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450D0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E450D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450D0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450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50D0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E450D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1</Pages>
  <Words>236</Words>
  <Characters>1348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2021-06-10T07:19:00Z</cp:lastPrinted>
  <dcterms:created xsi:type="dcterms:W3CDTF">2021-02-16T12:25:00Z</dcterms:created>
  <dcterms:modified xsi:type="dcterms:W3CDTF">2022-01-11T13:13:00Z</dcterms:modified>
</cp:coreProperties>
</file>